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B1C" w:rsidRDefault="005F63F3">
      <w:r>
        <w:rPr>
          <w:noProof/>
          <w:lang w:eastAsia="en-GB"/>
        </w:rPr>
        <w:drawing>
          <wp:inline distT="0" distB="0" distL="0" distR="0" wp14:anchorId="3937727B" wp14:editId="7545ADDB">
            <wp:extent cx="6616047" cy="5257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24884" cy="5264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63F3" w:rsidRDefault="005F63F3"/>
    <w:p w:rsidR="005F63F3" w:rsidRDefault="005F63F3"/>
    <w:p w:rsidR="00621BD0" w:rsidRDefault="000A45F7">
      <w:r>
        <w:rPr>
          <w:noProof/>
          <w:lang w:eastAsia="en-GB"/>
        </w:rPr>
        <w:lastRenderedPageBreak/>
        <w:drawing>
          <wp:inline distT="0" distB="0" distL="0" distR="0" wp14:anchorId="040BAE29" wp14:editId="4ECEADB9">
            <wp:extent cx="6645910" cy="4293235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293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45F7" w:rsidRDefault="000A45F7">
      <w:r>
        <w:rPr>
          <w:noProof/>
          <w:lang w:eastAsia="en-GB"/>
        </w:rPr>
        <w:drawing>
          <wp:inline distT="0" distB="0" distL="0" distR="0" wp14:anchorId="0DD3AA15" wp14:editId="07337103">
            <wp:extent cx="6645910" cy="4440555"/>
            <wp:effectExtent l="0" t="0" r="254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440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D1928" w:rsidRDefault="000D1928"/>
    <w:p w:rsidR="0048687A" w:rsidRDefault="0048687A"/>
    <w:sectPr w:rsidR="0048687A" w:rsidSect="005F63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3F3"/>
    <w:rsid w:val="000A45F7"/>
    <w:rsid w:val="000D1928"/>
    <w:rsid w:val="00275FA1"/>
    <w:rsid w:val="0048687A"/>
    <w:rsid w:val="005F63F3"/>
    <w:rsid w:val="00621BD0"/>
    <w:rsid w:val="006F4B1C"/>
    <w:rsid w:val="00B542F9"/>
    <w:rsid w:val="00C2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B709D"/>
  <w15:chartTrackingRefBased/>
  <w15:docId w15:val="{9CE47994-CF51-44D7-B929-857556C67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24357C4A</Template>
  <TotalTime>3</TotalTime>
  <Pages>2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CMurfin</dc:creator>
  <cp:keywords/>
  <dc:description/>
  <cp:lastModifiedBy>CMurfin</cp:lastModifiedBy>
  <cp:revision>3</cp:revision>
  <dcterms:created xsi:type="dcterms:W3CDTF">2020-05-05T09:30:00Z</dcterms:created>
  <dcterms:modified xsi:type="dcterms:W3CDTF">2020-05-05T09:33:00Z</dcterms:modified>
</cp:coreProperties>
</file>